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การจำหน่ายชื่อและรายการบุคคลออกจากทะเบียนบ้านเมื่อมีคำสั่งศาลให้ผู้ใดเป็นคนสาบสูญ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F444FE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การจำหน่ายชื่อและรายการบุคคลออกจากทะเบียนบ้านเมื่อมีคำสั่งศาลให้ผู้ใดเป็นคนสาบสูญ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904FB3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จำหน่ายชื่อและรายการบุคคลออกจากทะเบียนบ้านเมื่อมีคำสั่งศาลให้ผู้ใดเป็นคนสาบสูญ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20:17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ที่บุคคลนั้นมีชื่ออยู่ในทะเบียนบ้าน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ผู้ยื่นคำร้องได้แก่เจ้าบ้านหรือผู้ที่ได้รับมอบหมายจากเจ้าบ้าน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>15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ไม่อนุญาตและแจ้งผลการพิจารณา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904FB3" w:rsidRDefault="00904FB3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904FB3" w:rsidRDefault="00904FB3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904FB3" w:rsidRPr="000C2AAC" w:rsidRDefault="00904FB3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ฉบับเจ้าบ้านที่ปรากฎชื่อคนสาบสูญ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บัตรประจำตัวประชาชนเจ้าบ้าน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สำเนาคำสั่งศาล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หนังสือมอบหมายพร้อมบัตรประจำตัวผู้มอบหมาย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4D7" w:rsidRDefault="00D234D7" w:rsidP="00C81DB8">
      <w:pPr>
        <w:spacing w:after="0" w:line="240" w:lineRule="auto"/>
      </w:pPr>
      <w:r>
        <w:separator/>
      </w:r>
    </w:p>
  </w:endnote>
  <w:endnote w:type="continuationSeparator" w:id="1">
    <w:p w:rsidR="00D234D7" w:rsidRDefault="00D234D7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4D7" w:rsidRDefault="00D234D7" w:rsidP="00C81DB8">
      <w:pPr>
        <w:spacing w:after="0" w:line="240" w:lineRule="auto"/>
      </w:pPr>
      <w:r>
        <w:separator/>
      </w:r>
    </w:p>
  </w:footnote>
  <w:footnote w:type="continuationSeparator" w:id="1">
    <w:p w:rsidR="00D234D7" w:rsidRDefault="00D234D7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F444FE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F50B1F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F50B1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04FB3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4D7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444FE"/>
    <w:rsid w:val="00F50B1F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4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comp</cp:lastModifiedBy>
  <cp:revision>84</cp:revision>
  <cp:lastPrinted>2015-08-04T13:35:00Z</cp:lastPrinted>
  <dcterms:created xsi:type="dcterms:W3CDTF">2015-04-23T03:41:00Z</dcterms:created>
  <dcterms:modified xsi:type="dcterms:W3CDTF">2015-08-04T13:35:00Z</dcterms:modified>
</cp:coreProperties>
</file>